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  <w:lang w:eastAsia="ja-JP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>(  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>(  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>(  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>(  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>(  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>(  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4C6684">
        <w:rPr>
          <w:rFonts w:cs="Arial"/>
          <w:b/>
          <w:caps/>
          <w:sz w:val="28"/>
          <w:szCs w:val="28"/>
        </w:rPr>
        <w:t>1556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3F32BF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3F32BF">
              <w:rPr>
                <w:rFonts w:cs="Arial"/>
                <w:sz w:val="20"/>
                <w:szCs w:val="20"/>
              </w:rPr>
              <w:t>Solicita implantação de lombadas na Rua Messias Santos, no Jardim Alvorada.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22FC9" w:rsidRDefault="003A77BE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Jacareí, Izaías José de Santana, sejam tomada</w:t>
      </w:r>
      <w:r w:rsidR="001C7A18">
        <w:rPr>
          <w:rFonts w:cs="Arial"/>
        </w:rPr>
        <w:t xml:space="preserve">s providências cabíveis </w:t>
      </w:r>
      <w:r w:rsidR="003F32BF" w:rsidRPr="003F32BF">
        <w:rPr>
          <w:rFonts w:cs="Arial"/>
        </w:rPr>
        <w:t xml:space="preserve">junto à Secretaria de Mobilidade Urbana </w:t>
      </w:r>
      <w:r w:rsidR="001C7A18">
        <w:rPr>
          <w:rFonts w:cs="Arial"/>
        </w:rPr>
        <w:t>visando</w:t>
      </w:r>
      <w:r w:rsidR="00691975">
        <w:rPr>
          <w:rFonts w:cs="Arial"/>
        </w:rPr>
        <w:t xml:space="preserve"> </w:t>
      </w:r>
      <w:r w:rsidR="003F32BF">
        <w:rPr>
          <w:rFonts w:cs="Arial"/>
        </w:rPr>
        <w:t>à</w:t>
      </w:r>
      <w:r w:rsidR="003F32BF" w:rsidRPr="003F32BF">
        <w:rPr>
          <w:rFonts w:cs="Arial"/>
        </w:rPr>
        <w:t xml:space="preserve"> implantação de lombadas na Rua Messias Santos, no Jardim Alvorada.</w:t>
      </w:r>
    </w:p>
    <w:p w:rsidR="003A77BE" w:rsidRPr="001840AD" w:rsidRDefault="003F32BF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3F32BF">
        <w:rPr>
          <w:rFonts w:cs="Arial"/>
        </w:rPr>
        <w:t>Desta forma, mui respeitosamente acionamos a Administração Municipal, para que tome as necessárias providências, pois</w:t>
      </w:r>
      <w:r>
        <w:rPr>
          <w:rFonts w:cs="Arial"/>
        </w:rPr>
        <w:t>,</w:t>
      </w:r>
      <w:r w:rsidRPr="003F32BF">
        <w:rPr>
          <w:rFonts w:cs="Arial"/>
        </w:rPr>
        <w:t xml:space="preserve"> como consta na foto, o local precisa de lombadas. Veículos descem em alta velocidade a íngreme descida </w:t>
      </w:r>
      <w:r>
        <w:rPr>
          <w:rFonts w:cs="Arial"/>
        </w:rPr>
        <w:t>que possui residências</w:t>
      </w:r>
      <w:r w:rsidRPr="003F32BF">
        <w:rPr>
          <w:rFonts w:cs="Arial"/>
        </w:rPr>
        <w:t xml:space="preserve"> em toda </w:t>
      </w:r>
      <w:r>
        <w:rPr>
          <w:rFonts w:cs="Arial"/>
        </w:rPr>
        <w:t xml:space="preserve">a </w:t>
      </w:r>
      <w:r w:rsidRPr="003F32BF">
        <w:rPr>
          <w:rFonts w:cs="Arial"/>
        </w:rPr>
        <w:t xml:space="preserve">sua extensão, </w:t>
      </w:r>
      <w:r>
        <w:rPr>
          <w:rFonts w:cs="Arial"/>
        </w:rPr>
        <w:t>tornando</w:t>
      </w:r>
      <w:r w:rsidRPr="003F32BF">
        <w:rPr>
          <w:rFonts w:cs="Arial"/>
        </w:rPr>
        <w:t xml:space="preserve"> a região prop</w:t>
      </w:r>
      <w:r>
        <w:rPr>
          <w:rFonts w:cs="Arial"/>
        </w:rPr>
        <w:t>í</w:t>
      </w:r>
      <w:r w:rsidRPr="003F32BF">
        <w:rPr>
          <w:rFonts w:cs="Arial"/>
        </w:rPr>
        <w:t>cia a acidentes fatais.</w:t>
      </w:r>
    </w:p>
    <w:p w:rsidR="003F32BF" w:rsidRDefault="003A77BE" w:rsidP="00073FDB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3F32BF">
        <w:rPr>
          <w:rFonts w:cs="Arial"/>
        </w:rPr>
        <w:t>26 de agosto de 2020.</w:t>
      </w:r>
    </w:p>
    <w:p w:rsidR="003F32BF" w:rsidRDefault="003F32BF" w:rsidP="00073FDB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3F32BF" w:rsidRDefault="003F32BF" w:rsidP="00073FDB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3F32BF" w:rsidRPr="005D429C" w:rsidRDefault="003F32BF" w:rsidP="005D429C">
      <w:pPr>
        <w:tabs>
          <w:tab w:val="left" w:pos="6480"/>
        </w:tabs>
        <w:jc w:val="center"/>
        <w:rPr>
          <w:rFonts w:eastAsia="Calibri" w:cs="Arial"/>
          <w:b/>
          <w:lang w:eastAsia="en-US"/>
        </w:rPr>
      </w:pPr>
      <w:r w:rsidRPr="005D429C">
        <w:rPr>
          <w:rFonts w:eastAsia="Calibri" w:cs="Arial"/>
          <w:b/>
          <w:lang w:eastAsia="en-US"/>
        </w:rPr>
        <w:t>SÔNIA REGINA GONÇALVES</w:t>
      </w:r>
    </w:p>
    <w:p w:rsidR="003F32BF" w:rsidRPr="005D429C" w:rsidRDefault="003F32BF" w:rsidP="005D429C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(Sônia Patas da Amizade)</w:t>
      </w:r>
    </w:p>
    <w:p w:rsidR="003F32BF" w:rsidRPr="005D429C" w:rsidRDefault="003F32BF" w:rsidP="005D429C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Vereadora - PL</w:t>
      </w:r>
    </w:p>
    <w:p w:rsidR="003F32BF" w:rsidRDefault="003F32BF" w:rsidP="005D429C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2ª Secretária</w:t>
      </w:r>
    </w:p>
    <w:p w:rsidR="003F32BF" w:rsidRDefault="003F32BF">
      <w:pPr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br w:type="page"/>
      </w:r>
    </w:p>
    <w:p w:rsidR="003F32BF" w:rsidRDefault="003F32BF" w:rsidP="003F32BF">
      <w:pPr>
        <w:pStyle w:val="Pr-Fotos"/>
      </w:pPr>
      <w:bookmarkStart w:id="0" w:name="_GoBack"/>
      <w:bookmarkEnd w:id="0"/>
      <w:r>
        <w:rPr>
          <w:noProof/>
          <w:lang w:eastAsia="ja-JP"/>
        </w:rPr>
        <w:lastRenderedPageBreak/>
        <w:drawing>
          <wp:inline distT="0" distB="0" distL="0" distR="0" wp14:anchorId="60D137E9">
            <wp:extent cx="5760720" cy="3246120"/>
            <wp:effectExtent l="0" t="0" r="0" b="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246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3F32BF" w:rsidSect="007D39FD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17FE" w:rsidRDefault="00FC17FE">
      <w:r>
        <w:separator/>
      </w:r>
    </w:p>
  </w:endnote>
  <w:endnote w:type="continuationSeparator" w:id="0">
    <w:p w:rsidR="00FC17FE" w:rsidRDefault="00FC17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17FE" w:rsidRDefault="00FC17FE">
      <w:r>
        <w:separator/>
      </w:r>
    </w:p>
  </w:footnote>
  <w:footnote w:type="continuationSeparator" w:id="0">
    <w:p w:rsidR="00FC17FE" w:rsidRDefault="00FC17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Default="003A77BE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3F32BF">
      <w:rPr>
        <w:rFonts w:cs="Arial"/>
        <w:b/>
        <w:sz w:val="20"/>
        <w:szCs w:val="20"/>
        <w:u w:val="single"/>
      </w:rPr>
      <w:t>1556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20</w:t>
    </w:r>
    <w:r w:rsidR="003F32BF" w:rsidRPr="003F32BF">
      <w:rPr>
        <w:rFonts w:cs="Arial"/>
        <w:b/>
        <w:sz w:val="20"/>
        <w:szCs w:val="20"/>
        <w:u w:val="single"/>
      </w:rPr>
      <w:t xml:space="preserve"> - Vereadora Sônia Patas da Amizade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734E1F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734E1F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5846A3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5846A3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3F32BF" w:rsidRPr="00317C1A" w:rsidRDefault="003F32BF" w:rsidP="007E3F69">
    <w:pPr>
      <w:tabs>
        <w:tab w:val="left" w:pos="2835"/>
      </w:tabs>
      <w:jc w:val="right"/>
      <w:rPr>
        <w:sz w:val="20"/>
        <w:szCs w:val="20"/>
      </w:rPr>
    </w:pP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5D551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5D551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3F32BF"/>
    <w:rsid w:val="00412795"/>
    <w:rsid w:val="0043610D"/>
    <w:rsid w:val="00451BDA"/>
    <w:rsid w:val="00487D64"/>
    <w:rsid w:val="00493115"/>
    <w:rsid w:val="004B69C5"/>
    <w:rsid w:val="004C2C30"/>
    <w:rsid w:val="004C6684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34E1F"/>
    <w:rsid w:val="00760B49"/>
    <w:rsid w:val="00775A1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34959"/>
    <w:rsid w:val="00B57E0F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B04D6"/>
    <w:rsid w:val="00ED2065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7FE"/>
    <w:rsid w:val="00FC1C13"/>
    <w:rsid w:val="00FD0AD6"/>
    <w:rsid w:val="00FE1DAA"/>
    <w:rsid w:val="00FE28F8"/>
    <w:rsid w:val="00FE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77BF95-4996-4E1D-8931-4E86941F0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0</TotalTime>
  <Pages>2</Pages>
  <Words>125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Wagner Schieber</cp:lastModifiedBy>
  <cp:revision>3</cp:revision>
  <cp:lastPrinted>2020-08-25T13:18:00Z</cp:lastPrinted>
  <dcterms:created xsi:type="dcterms:W3CDTF">2020-08-25T13:18:00Z</dcterms:created>
  <dcterms:modified xsi:type="dcterms:W3CDTF">2020-08-25T13:18:00Z</dcterms:modified>
</cp:coreProperties>
</file>